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DC71A" w14:textId="77777777" w:rsidR="007A7CA1" w:rsidRDefault="007A7CA1" w:rsidP="007A7C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Griffin KIRKADAM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5C6BFFF1" w14:textId="77777777" w:rsidR="007A7CA1" w:rsidRDefault="007A7CA1" w:rsidP="007A7C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Oxford University. </w:t>
      </w:r>
    </w:p>
    <w:p w14:paraId="3646B60A" w14:textId="77777777" w:rsidR="007A7CA1" w:rsidRDefault="007A7CA1" w:rsidP="007A7CA1">
      <w:pPr>
        <w:pStyle w:val="NoSpacing"/>
        <w:rPr>
          <w:rFonts w:cs="Times New Roman"/>
          <w:szCs w:val="24"/>
        </w:rPr>
      </w:pPr>
    </w:p>
    <w:p w14:paraId="51C27047" w14:textId="77777777" w:rsidR="007A7CA1" w:rsidRDefault="007A7CA1" w:rsidP="007A7CA1">
      <w:pPr>
        <w:pStyle w:val="NoSpacing"/>
        <w:rPr>
          <w:rFonts w:cs="Times New Roman"/>
          <w:szCs w:val="24"/>
        </w:rPr>
      </w:pPr>
    </w:p>
    <w:p w14:paraId="2B5A3B0C" w14:textId="77777777" w:rsidR="007A7CA1" w:rsidRDefault="007A7CA1" w:rsidP="007A7C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Vice-Chancellor.</w:t>
      </w:r>
    </w:p>
    <w:p w14:paraId="3F97FA60" w14:textId="77777777" w:rsidR="007A7CA1" w:rsidRDefault="007A7CA1" w:rsidP="007A7C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p.145)</w:t>
      </w:r>
    </w:p>
    <w:p w14:paraId="446D057F" w14:textId="77777777" w:rsidR="007A7CA1" w:rsidRDefault="007A7CA1" w:rsidP="007A7CA1">
      <w:pPr>
        <w:pStyle w:val="NoSpacing"/>
        <w:rPr>
          <w:rFonts w:cs="Times New Roman"/>
          <w:szCs w:val="24"/>
        </w:rPr>
      </w:pPr>
    </w:p>
    <w:p w14:paraId="2578C410" w14:textId="77777777" w:rsidR="007A7CA1" w:rsidRDefault="007A7CA1" w:rsidP="007A7CA1">
      <w:pPr>
        <w:pStyle w:val="NoSpacing"/>
        <w:rPr>
          <w:rFonts w:cs="Times New Roman"/>
          <w:szCs w:val="24"/>
        </w:rPr>
      </w:pPr>
    </w:p>
    <w:p w14:paraId="25065502" w14:textId="77777777" w:rsidR="007A7CA1" w:rsidRDefault="007A7CA1" w:rsidP="007A7C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18F99E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EF45A" w14:textId="77777777" w:rsidR="007A7CA1" w:rsidRDefault="007A7CA1" w:rsidP="009139A6">
      <w:r>
        <w:separator/>
      </w:r>
    </w:p>
  </w:endnote>
  <w:endnote w:type="continuationSeparator" w:id="0">
    <w:p w14:paraId="7CCED362" w14:textId="77777777" w:rsidR="007A7CA1" w:rsidRDefault="007A7C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97C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452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167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4734C" w14:textId="77777777" w:rsidR="007A7CA1" w:rsidRDefault="007A7CA1" w:rsidP="009139A6">
      <w:r>
        <w:separator/>
      </w:r>
    </w:p>
  </w:footnote>
  <w:footnote w:type="continuationSeparator" w:id="0">
    <w:p w14:paraId="505ECF28" w14:textId="77777777" w:rsidR="007A7CA1" w:rsidRDefault="007A7C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A6E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188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91E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CA1"/>
    <w:rsid w:val="000666E0"/>
    <w:rsid w:val="002510B7"/>
    <w:rsid w:val="00270799"/>
    <w:rsid w:val="005C130B"/>
    <w:rsid w:val="00625C2A"/>
    <w:rsid w:val="007A7CA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570AA"/>
  <w15:chartTrackingRefBased/>
  <w15:docId w15:val="{57CA2F11-1DF2-413D-B1D7-0D878209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2024-11-29T20:20:00Z</dcterms:created>
  <dcterms:modified xsi:type="dcterms:W3CDTF">2024-11-29T20:21:00Z</dcterms:modified>
</cp:coreProperties>
</file>